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扶贫公益基金募捐倡议书</w:t>
      </w:r>
    </w:p>
    <w:p>
      <w:pPr>
        <w:tabs>
          <w:tab w:val="left" w:pos="1783"/>
        </w:tabs>
        <w:jc w:val="left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各会员单位：</w:t>
      </w:r>
    </w:p>
    <w:p>
      <w:pPr>
        <w:tabs>
          <w:tab w:val="left" w:pos="1783"/>
        </w:tabs>
        <w:ind w:firstLine="640"/>
        <w:jc w:val="left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为打赢“精准扶贫”的攻坚战，现我市扶贫办、市总工会设立了淮北市扶贫公益基金，旨在举全市之力，汇聚各方资源，支持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脱贫攻坚。</w:t>
      </w:r>
    </w:p>
    <w:p>
      <w:pPr>
        <w:tabs>
          <w:tab w:val="left" w:pos="1783"/>
        </w:tabs>
        <w:ind w:firstLine="640"/>
        <w:jc w:val="left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协会在此向全体会员单位倡议：请您伸出援助之手，积极参与到淮北市扶贫公益基金的募捐活动中来，慷慨解囊，纾困解难，与爱同行。</w:t>
      </w:r>
    </w:p>
    <w:p>
      <w:pPr>
        <w:tabs>
          <w:tab w:val="left" w:pos="1783"/>
        </w:tabs>
        <w:ind w:firstLine="640"/>
        <w:jc w:val="left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各会员单位在10月15日17点前按照下述账户进行捐款，捐款后凭转账回执单到市民政局化斌处开取收据，凭此收据按照税收征管法律法规的规定可在税前扣除。请各单位在捐款后将转账回执单和收据的电子版发至协会邮箱，便于协会进行统计。</w:t>
      </w:r>
    </w:p>
    <w:p>
      <w:pPr>
        <w:tabs>
          <w:tab w:val="left" w:pos="1783"/>
        </w:tabs>
        <w:ind w:firstLine="640"/>
        <w:jc w:val="left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捐款账户：1305016109004313344</w:t>
      </w:r>
    </w:p>
    <w:p>
      <w:pPr>
        <w:tabs>
          <w:tab w:val="left" w:pos="1783"/>
        </w:tabs>
        <w:ind w:firstLine="640"/>
        <w:jc w:val="left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开户行：淮北市工行淮海路支行</w:t>
      </w:r>
    </w:p>
    <w:p>
      <w:pPr>
        <w:tabs>
          <w:tab w:val="left" w:pos="1783"/>
        </w:tabs>
        <w:ind w:firstLine="640"/>
        <w:jc w:val="left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扶贫账户：淮北市慈善协会</w:t>
      </w:r>
    </w:p>
    <w:p>
      <w:pPr>
        <w:tabs>
          <w:tab w:val="left" w:pos="1783"/>
        </w:tabs>
        <w:ind w:firstLine="640"/>
        <w:jc w:val="left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汇款时请注明：扶贫公益基金</w:t>
      </w:r>
    </w:p>
    <w:p>
      <w:pPr>
        <w:tabs>
          <w:tab w:val="left" w:pos="1783"/>
        </w:tabs>
        <w:ind w:firstLine="640"/>
        <w:jc w:val="left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pPr>
        <w:tabs>
          <w:tab w:val="left" w:pos="1783"/>
        </w:tabs>
        <w:ind w:firstLine="640"/>
        <w:jc w:val="left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协会邮箱：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instrText xml:space="preserve"> HYPERLINK "mailto:ahhbsjzyxh@sina.com" </w:instrTex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Style w:val="3"/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ahhbsjzyxh@sina.com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fldChar w:fldCharType="end"/>
      </w:r>
    </w:p>
    <w:p>
      <w:pPr>
        <w:tabs>
          <w:tab w:val="left" w:pos="1783"/>
        </w:tabs>
        <w:ind w:firstLine="640"/>
        <w:jc w:val="left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协会电话：0561-2250329</w:t>
      </w:r>
    </w:p>
    <w:p>
      <w:pPr>
        <w:tabs>
          <w:tab w:val="left" w:pos="1783"/>
        </w:tabs>
        <w:ind w:firstLine="640"/>
        <w:jc w:val="right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pPr>
        <w:tabs>
          <w:tab w:val="left" w:pos="1783"/>
        </w:tabs>
        <w:ind w:firstLine="640"/>
        <w:jc w:val="right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2018年10月12日</w:t>
      </w:r>
    </w:p>
    <w:p>
      <w:pPr>
        <w:tabs>
          <w:tab w:val="left" w:pos="1783"/>
        </w:tabs>
        <w:jc w:val="left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pPr>
        <w:tabs>
          <w:tab w:val="left" w:pos="1783"/>
        </w:tabs>
        <w:ind w:firstLine="640"/>
        <w:jc w:val="left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D97BC9"/>
    <w:rsid w:val="5FD97BC9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41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2018-10-12T08:05:00Z</dcterms:created>
  <dc:creator>Administrator</dc:creator>
  <cp:lastModifiedBy>Administrator</cp:lastModifiedBy>
  <dcterms:modified xsi:type="dcterms:W3CDTF">2018-10-12T08:47:07Z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